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11E9F322" w:rsidR="00065B63" w:rsidRPr="00065B63" w:rsidRDefault="009C2BAE"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C50D35"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0"/>
                <w14:checkedState w14:val="2611" w14:font="Segoe UI Symbol"/>
                <w14:uncheckedState w14:val="2610" w14:font="MS Gothic"/>
              </w14:checkbox>
            </w:sdtPr>
            <w:sdtEndPr/>
            <w:sdtContent>
              <w:p w14:paraId="631257B9" w14:textId="2BEC3965" w:rsidR="00065B63" w:rsidRDefault="00DF33E8"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485227397"/>
              <w14:checkbox>
                <w14:checked w14:val="0"/>
                <w14:checkedState w14:val="2611" w14:font="Segoe UI Symbol"/>
                <w14:uncheckedState w14:val="2610" w14:font="MS Gothic"/>
              </w14:checkbox>
            </w:sdtPr>
            <w:sdtEndPr/>
            <w:sdtContent>
              <w:p w14:paraId="631257BA" w14:textId="00B83454" w:rsidR="00065B63" w:rsidRDefault="00DF33E8"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11766158" w:rsidR="00065B63" w:rsidRDefault="00DF33E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3AC2AC46" w:rsidR="00F0618C" w:rsidRDefault="00ED287E"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4E042E28" w:rsidR="00F0618C" w:rsidRDefault="0089744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1"/>
              <w14:checkedState w14:val="2611" w14:font="Segoe UI Symbol"/>
              <w14:uncheckedState w14:val="2610" w14:font="MS Gothic"/>
            </w14:checkbox>
          </w:sdtPr>
          <w:sdtEndPr/>
          <w:sdtContent>
            <w:tc>
              <w:tcPr>
                <w:tcW w:w="1836" w:type="dxa"/>
                <w:vAlign w:val="center"/>
              </w:tcPr>
              <w:p w14:paraId="631257DA" w14:textId="28EBC136" w:rsidR="00F0618C" w:rsidRDefault="00F17CF3"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charset w:val="BA"/>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C03C7"/>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356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0D35"/>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2025-08-06T06:36:00Z</dcterms:created>
  <dcterms:modified xsi:type="dcterms:W3CDTF">2025-08-06T06:36:00Z</dcterms:modified>
</cp:coreProperties>
</file>